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B36C1" w14:textId="77777777" w:rsidR="00FC2C74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56A05963" w14:textId="77777777" w:rsidR="00FC2C74" w:rsidRDefault="00FC2C74">
      <w:pPr>
        <w:rPr>
          <w:sz w:val="52"/>
          <w:szCs w:val="32"/>
        </w:rPr>
      </w:pPr>
    </w:p>
    <w:p w14:paraId="60920B8C" w14:textId="77777777" w:rsidR="00FC2C74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北京市大兴区黄村镇产业发展服务中心（水务站）</w:t>
      </w:r>
    </w:p>
    <w:p w14:paraId="5DD1D8DE" w14:textId="77777777" w:rsidR="00FC2C74" w:rsidRDefault="00000000" w:rsidP="00BE35BE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河长制巡河手机通讯费</w:t>
      </w:r>
    </w:p>
    <w:p w14:paraId="5679A2C6" w14:textId="77777777" w:rsidR="00FC2C74" w:rsidRDefault="00FC2C74">
      <w:pPr>
        <w:rPr>
          <w:sz w:val="32"/>
          <w:szCs w:val="32"/>
        </w:rPr>
      </w:pPr>
    </w:p>
    <w:p w14:paraId="136675E0" w14:textId="77777777" w:rsidR="00FC2C74" w:rsidRDefault="00FC2C74">
      <w:pPr>
        <w:rPr>
          <w:sz w:val="32"/>
          <w:szCs w:val="32"/>
        </w:rPr>
      </w:pPr>
    </w:p>
    <w:p w14:paraId="5CC4D416" w14:textId="77777777" w:rsidR="00FC2C74" w:rsidRDefault="00FC2C74">
      <w:pPr>
        <w:rPr>
          <w:sz w:val="32"/>
          <w:szCs w:val="32"/>
        </w:rPr>
      </w:pPr>
    </w:p>
    <w:p w14:paraId="0609354D" w14:textId="77777777" w:rsidR="00FC2C74" w:rsidRDefault="00FC2C74">
      <w:pPr>
        <w:rPr>
          <w:sz w:val="32"/>
          <w:szCs w:val="32"/>
        </w:rPr>
      </w:pPr>
    </w:p>
    <w:p w14:paraId="2A4E6E44" w14:textId="77777777" w:rsidR="00FC2C74" w:rsidRDefault="00FC2C74">
      <w:pPr>
        <w:rPr>
          <w:sz w:val="32"/>
          <w:szCs w:val="32"/>
        </w:rPr>
      </w:pPr>
    </w:p>
    <w:p w14:paraId="1DE8EF63" w14:textId="77777777" w:rsidR="00FC2C74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  <w:r>
        <w:rPr>
          <w:rFonts w:hint="eastAsia"/>
          <w:sz w:val="32"/>
          <w:szCs w:val="32"/>
        </w:rPr>
        <w:t xml:space="preserve"> </w:t>
      </w:r>
    </w:p>
    <w:p w14:paraId="0C3463C9" w14:textId="77777777" w:rsidR="00FC2C74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 w14:paraId="50E4E00C" w14:textId="77777777" w:rsidR="00FC2C74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777417E1" w14:textId="77777777" w:rsidR="00FC2C74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3BC505AE" w14:textId="77777777" w:rsidR="00FC2C74" w:rsidRDefault="00FC2C74">
      <w:pPr>
        <w:rPr>
          <w:sz w:val="32"/>
          <w:szCs w:val="32"/>
        </w:rPr>
      </w:pPr>
    </w:p>
    <w:p w14:paraId="1077B044" w14:textId="77777777" w:rsidR="00FC2C74" w:rsidRDefault="00FC2C74">
      <w:pPr>
        <w:rPr>
          <w:sz w:val="32"/>
          <w:szCs w:val="32"/>
        </w:rPr>
      </w:pPr>
    </w:p>
    <w:p w14:paraId="5AB1E230" w14:textId="77777777" w:rsidR="00FC2C74" w:rsidRDefault="00FC2C74">
      <w:pPr>
        <w:rPr>
          <w:sz w:val="32"/>
          <w:szCs w:val="32"/>
        </w:rPr>
      </w:pPr>
    </w:p>
    <w:p w14:paraId="753F4232" w14:textId="77777777" w:rsidR="00FC2C74" w:rsidRDefault="00000000"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项目申报单位盖章（科室）：         </w:t>
      </w:r>
    </w:p>
    <w:p w14:paraId="16DB748C" w14:textId="77777777" w:rsidR="00FC2C74" w:rsidRDefault="00FC2C74">
      <w:pPr>
        <w:rPr>
          <w:sz w:val="32"/>
          <w:szCs w:val="32"/>
        </w:rPr>
        <w:sectPr w:rsidR="00FC2C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12E66A" w14:textId="77777777" w:rsidR="00FC2C74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7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FC2C74" w14:paraId="4FAA3D7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C1E5C40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3C60B3F" w14:textId="77777777" w:rsidR="00FC2C74" w:rsidRDefault="00000000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河长制巡河手机通讯费</w:t>
            </w:r>
          </w:p>
        </w:tc>
      </w:tr>
      <w:tr w:rsidR="00FC2C74" w14:paraId="210FF18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103CB73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9A0EBD9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 w14:paraId="4D849AFB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33A5D08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FC2C74" w14:paraId="36D09F2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BB2423A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0A39805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1F0BAF7E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E5826AE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FC2C74" w14:paraId="3B5A294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C75F391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40DEEC5" w14:textId="77777777" w:rsidR="00FC2C74" w:rsidRDefault="00FC2C7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58DE764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FF2A96B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3E1FE48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CEED74C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1C6492A" w14:textId="77777777" w:rsidR="00FC2C74" w:rsidRDefault="00FC2C7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EF19FD4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468D8479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31C950A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8900A2E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8E36471" w14:textId="77777777" w:rsidR="00FC2C74" w:rsidRDefault="00FC2C7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6914C2B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F23F70B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5B9182C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13276FC9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AF81B14" w14:textId="77777777" w:rsidR="00FC2C74" w:rsidRDefault="00FC2C7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4B33BCC9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ADE41DD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1DDD638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8527DFB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FB7EBCA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14F8B288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140D06B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3E887B8D" w14:textId="77777777" w:rsidR="00FC2C74" w:rsidRDefault="00FC2C74">
            <w:pPr>
              <w:jc w:val="left"/>
              <w:rPr>
                <w:sz w:val="24"/>
              </w:rPr>
            </w:pPr>
          </w:p>
        </w:tc>
      </w:tr>
      <w:tr w:rsidR="00FC2C74" w14:paraId="63C474D3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23E5CADF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1A4A115" w14:textId="77777777" w:rsidR="00FC2C74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52</w:t>
            </w:r>
            <w:r>
              <w:rPr>
                <w:rFonts w:hint="eastAsia"/>
                <w:sz w:val="24"/>
              </w:rPr>
              <w:t>部手机，办理年套餐每部每月</w:t>
            </w:r>
            <w:r>
              <w:rPr>
                <w:rFonts w:hint="eastAsia"/>
                <w:sz w:val="24"/>
              </w:rPr>
              <w:t>35</w:t>
            </w:r>
            <w:r>
              <w:rPr>
                <w:rFonts w:hint="eastAsia"/>
                <w:sz w:val="24"/>
              </w:rPr>
              <w:t>元。</w:t>
            </w:r>
          </w:p>
        </w:tc>
      </w:tr>
    </w:tbl>
    <w:p w14:paraId="02C2A676" w14:textId="77777777" w:rsidR="00FC2C74" w:rsidRDefault="00FC2C74">
      <w:pPr>
        <w:jc w:val="left"/>
        <w:rPr>
          <w:sz w:val="32"/>
          <w:szCs w:val="32"/>
        </w:rPr>
        <w:sectPr w:rsidR="00FC2C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78AE40" w14:textId="77777777" w:rsidR="00FC2C74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30C17544" w14:textId="77777777" w:rsidR="00FC2C74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产业发展服务中心（水务站）</w:t>
      </w: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7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FC2C74" w14:paraId="612D8768" w14:textId="77777777">
        <w:trPr>
          <w:trHeight w:val="850"/>
        </w:trPr>
        <w:tc>
          <w:tcPr>
            <w:tcW w:w="1012" w:type="dxa"/>
            <w:vAlign w:val="center"/>
          </w:tcPr>
          <w:p w14:paraId="08BC7C08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1EEE66E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50AEFE8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FA23C4D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DEFFF1B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B1AA44B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81DCA42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9E506DE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24531AB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338F1762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1380CF2B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F985074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15355F3" w14:textId="77777777" w:rsidR="00FC2C74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1514FCA8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预算申请金额</w:t>
            </w:r>
          </w:p>
        </w:tc>
      </w:tr>
      <w:tr w:rsidR="00FC2C74" w14:paraId="2338CC08" w14:textId="77777777">
        <w:trPr>
          <w:trHeight w:val="850"/>
        </w:trPr>
        <w:tc>
          <w:tcPr>
            <w:tcW w:w="1012" w:type="dxa"/>
            <w:vAlign w:val="center"/>
          </w:tcPr>
          <w:p w14:paraId="2AB07A79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5737B1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0062EE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9E0384E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9DCB4C4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30FB865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D21B177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0A1F39B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00B3ED3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A76035D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6BDC8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0F712E9" w14:textId="71B47FF0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52</w:t>
            </w:r>
            <w:r w:rsidR="00463331"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013" w:type="dxa"/>
            <w:vAlign w:val="center"/>
          </w:tcPr>
          <w:p w14:paraId="419D4A83" w14:textId="4D18141A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35</w:t>
            </w:r>
            <w:r w:rsidR="00630BAA">
              <w:rPr>
                <w:rFonts w:ascii="宋体" w:eastAsia="宋体" w:hAnsi="宋体" w:cs="宋体" w:hint="eastAsia"/>
                <w:sz w:val="24"/>
              </w:rPr>
              <w:t>元/月</w:t>
            </w:r>
          </w:p>
        </w:tc>
        <w:tc>
          <w:tcPr>
            <w:tcW w:w="1013" w:type="dxa"/>
            <w:vAlign w:val="center"/>
          </w:tcPr>
          <w:p w14:paraId="4A406393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2.184</w:t>
            </w:r>
          </w:p>
        </w:tc>
      </w:tr>
      <w:tr w:rsidR="00FC2C74" w14:paraId="059C6932" w14:textId="77777777">
        <w:trPr>
          <w:trHeight w:val="850"/>
        </w:trPr>
        <w:tc>
          <w:tcPr>
            <w:tcW w:w="1012" w:type="dxa"/>
            <w:vAlign w:val="center"/>
          </w:tcPr>
          <w:p w14:paraId="54F80946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8AF60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8BCD3C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14AA2A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6D114A7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E122D33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5CD1E6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ED2C43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C7D9AA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BF601A3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7A98A80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E334ADC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0CBA539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F8E6A9A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FC2C74" w14:paraId="4EA8BCB7" w14:textId="77777777">
        <w:trPr>
          <w:trHeight w:val="850"/>
        </w:trPr>
        <w:tc>
          <w:tcPr>
            <w:tcW w:w="1012" w:type="dxa"/>
            <w:vAlign w:val="center"/>
          </w:tcPr>
          <w:p w14:paraId="5C7C4F1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F25050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5FFE0AF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45B6854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1BE0E53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3383548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E60EEA9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7B0ABA0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FB4F7FC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C9A56BD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7FE627C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514F00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F48691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7F3CA68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FC2C74" w14:paraId="1A0AF56A" w14:textId="77777777">
        <w:trPr>
          <w:trHeight w:val="850"/>
        </w:trPr>
        <w:tc>
          <w:tcPr>
            <w:tcW w:w="1012" w:type="dxa"/>
            <w:vAlign w:val="center"/>
          </w:tcPr>
          <w:p w14:paraId="3A5C9684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0D071E39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51F2322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93B28E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35DE4F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9E45C0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EE6DAC6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963B9DE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DE4E9E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87ADC7D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698021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66527DD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1B713C4" w14:textId="77777777" w:rsidR="00FC2C74" w:rsidRDefault="00FC2C74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77E0ECF" w14:textId="77777777" w:rsidR="00FC2C74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2.184</w:t>
            </w:r>
          </w:p>
        </w:tc>
      </w:tr>
    </w:tbl>
    <w:p w14:paraId="3175B1A9" w14:textId="77777777" w:rsidR="00FC2C74" w:rsidRDefault="00FC2C74">
      <w:pPr>
        <w:jc w:val="left"/>
        <w:rPr>
          <w:sz w:val="30"/>
          <w:szCs w:val="30"/>
        </w:rPr>
        <w:sectPr w:rsidR="00FC2C7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0B2D652F" w14:textId="77777777" w:rsidR="00FC2C74" w:rsidRDefault="00FC2C74">
      <w:pPr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</w:p>
    <w:sectPr w:rsidR="00FC2C7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FEC5D" w14:textId="77777777" w:rsidR="00C57F2C" w:rsidRDefault="00C57F2C" w:rsidP="00BE35BE">
      <w:r>
        <w:separator/>
      </w:r>
    </w:p>
  </w:endnote>
  <w:endnote w:type="continuationSeparator" w:id="0">
    <w:p w14:paraId="749B89A7" w14:textId="77777777" w:rsidR="00C57F2C" w:rsidRDefault="00C57F2C" w:rsidP="00B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29FD9" w14:textId="77777777" w:rsidR="00C57F2C" w:rsidRDefault="00C57F2C" w:rsidP="00BE35BE">
      <w:r>
        <w:separator/>
      </w:r>
    </w:p>
  </w:footnote>
  <w:footnote w:type="continuationSeparator" w:id="0">
    <w:p w14:paraId="391DCD07" w14:textId="77777777" w:rsidR="00C57F2C" w:rsidRDefault="00C57F2C" w:rsidP="00BE3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4B53ED7"/>
    <w:rsid w:val="000337A1"/>
    <w:rsid w:val="00083698"/>
    <w:rsid w:val="000D6DEC"/>
    <w:rsid w:val="001A7ECC"/>
    <w:rsid w:val="001B5311"/>
    <w:rsid w:val="001E2898"/>
    <w:rsid w:val="001F1F7F"/>
    <w:rsid w:val="001F7DC6"/>
    <w:rsid w:val="00244434"/>
    <w:rsid w:val="002959B2"/>
    <w:rsid w:val="0039142A"/>
    <w:rsid w:val="003D548D"/>
    <w:rsid w:val="0040599A"/>
    <w:rsid w:val="00463331"/>
    <w:rsid w:val="004C3622"/>
    <w:rsid w:val="004C56B8"/>
    <w:rsid w:val="004D32F8"/>
    <w:rsid w:val="00556FCD"/>
    <w:rsid w:val="00630BAA"/>
    <w:rsid w:val="006D52D6"/>
    <w:rsid w:val="006E50BA"/>
    <w:rsid w:val="007346B0"/>
    <w:rsid w:val="00780B60"/>
    <w:rsid w:val="007B05F5"/>
    <w:rsid w:val="007F2259"/>
    <w:rsid w:val="0095350D"/>
    <w:rsid w:val="00963582"/>
    <w:rsid w:val="0097681F"/>
    <w:rsid w:val="00985FD3"/>
    <w:rsid w:val="009A0992"/>
    <w:rsid w:val="00A1068C"/>
    <w:rsid w:val="00A1643F"/>
    <w:rsid w:val="00A74C4B"/>
    <w:rsid w:val="00A8289A"/>
    <w:rsid w:val="00AE5B01"/>
    <w:rsid w:val="00BB5902"/>
    <w:rsid w:val="00BE35BE"/>
    <w:rsid w:val="00C57F2C"/>
    <w:rsid w:val="00D25F76"/>
    <w:rsid w:val="00DC2B9F"/>
    <w:rsid w:val="00DE6DEA"/>
    <w:rsid w:val="00E25953"/>
    <w:rsid w:val="00E95EBB"/>
    <w:rsid w:val="00EB01A1"/>
    <w:rsid w:val="00ED15C7"/>
    <w:rsid w:val="00EE3607"/>
    <w:rsid w:val="00EF201E"/>
    <w:rsid w:val="00F016A7"/>
    <w:rsid w:val="00F72741"/>
    <w:rsid w:val="00FC2C74"/>
    <w:rsid w:val="076A1839"/>
    <w:rsid w:val="09A263CE"/>
    <w:rsid w:val="0A5D4D63"/>
    <w:rsid w:val="0AC829A0"/>
    <w:rsid w:val="13F73D10"/>
    <w:rsid w:val="14DF0BE1"/>
    <w:rsid w:val="2F471EE1"/>
    <w:rsid w:val="308113CB"/>
    <w:rsid w:val="34723C92"/>
    <w:rsid w:val="34B53ED7"/>
    <w:rsid w:val="4F815F87"/>
    <w:rsid w:val="57311530"/>
    <w:rsid w:val="59467262"/>
    <w:rsid w:val="5D5A6FA7"/>
    <w:rsid w:val="5F673804"/>
    <w:rsid w:val="6449031B"/>
    <w:rsid w:val="651C2939"/>
    <w:rsid w:val="6D535020"/>
    <w:rsid w:val="7B621A8A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48A7B"/>
  <w15:docId w15:val="{D8E67216-E5E3-4D5A-9F37-BCCC37CF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4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秋清寒╮</dc:creator>
  <cp:lastModifiedBy>松涛 杨</cp:lastModifiedBy>
  <cp:revision>19</cp:revision>
  <cp:lastPrinted>2018-12-13T04:28:00Z</cp:lastPrinted>
  <dcterms:created xsi:type="dcterms:W3CDTF">2018-08-28T02:05:00Z</dcterms:created>
  <dcterms:modified xsi:type="dcterms:W3CDTF">2024-08-28T01:44:00Z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